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5C7" w:rsidRPr="00076414" w:rsidRDefault="00A07B21" w:rsidP="006F7CE2">
      <w:pPr>
        <w:widowControl w:val="0"/>
        <w:jc w:val="center"/>
        <w:rPr>
          <w:rFonts w:ascii="Arial" w:hAnsi="Arial" w:cs="Arial"/>
          <w:b/>
          <w:i/>
          <w:sz w:val="32"/>
          <w:u w:val="single"/>
          <w14:ligatures w14:val="none"/>
        </w:rPr>
      </w:pPr>
      <w:r>
        <w:rPr>
          <w:rFonts w:ascii="Arial" w:hAnsi="Arial" w:cs="Arial"/>
          <w:b/>
          <w:i/>
          <w:sz w:val="32"/>
          <w:u w:val="single"/>
          <w14:ligatures w14:val="none"/>
        </w:rPr>
        <w:t>ADULT</w:t>
      </w:r>
      <w:r w:rsidR="006F7CE2" w:rsidRPr="00076414">
        <w:rPr>
          <w:rFonts w:ascii="Arial" w:hAnsi="Arial" w:cs="Arial"/>
          <w:b/>
          <w:i/>
          <w:sz w:val="32"/>
          <w:u w:val="single"/>
          <w14:ligatures w14:val="none"/>
        </w:rPr>
        <w:t xml:space="preserve"> NATIONAL</w:t>
      </w:r>
      <w:r>
        <w:rPr>
          <w:rFonts w:ascii="Arial" w:hAnsi="Arial" w:cs="Arial"/>
          <w:b/>
          <w:i/>
          <w:sz w:val="32"/>
          <w:u w:val="single"/>
          <w14:ligatures w14:val="none"/>
        </w:rPr>
        <w:t xml:space="preserve"> CHAMPIONSHIP</w:t>
      </w:r>
      <w:r w:rsidR="006F7CE2" w:rsidRPr="00076414">
        <w:rPr>
          <w:rFonts w:ascii="Arial" w:hAnsi="Arial" w:cs="Arial"/>
          <w:b/>
          <w:i/>
          <w:sz w:val="32"/>
          <w:u w:val="single"/>
          <w14:ligatures w14:val="none"/>
        </w:rPr>
        <w:t xml:space="preserve"> </w:t>
      </w:r>
      <w:r>
        <w:rPr>
          <w:rFonts w:ascii="Arial" w:hAnsi="Arial" w:cs="Arial"/>
          <w:b/>
          <w:i/>
          <w:sz w:val="32"/>
          <w:u w:val="single"/>
          <w14:ligatures w14:val="none"/>
        </w:rPr>
        <w:t xml:space="preserve">SINGLES </w:t>
      </w:r>
      <w:r w:rsidR="006F7CE2" w:rsidRPr="00076414">
        <w:rPr>
          <w:rFonts w:ascii="Arial" w:hAnsi="Arial" w:cs="Arial"/>
          <w:b/>
          <w:i/>
          <w:sz w:val="32"/>
          <w:u w:val="single"/>
          <w14:ligatures w14:val="none"/>
        </w:rPr>
        <w:t>ENTRY FORM</w:t>
      </w:r>
    </w:p>
    <w:tbl>
      <w:tblPr>
        <w:tblW w:w="107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3"/>
        <w:gridCol w:w="1436"/>
        <w:gridCol w:w="2289"/>
        <w:gridCol w:w="1057"/>
        <w:gridCol w:w="906"/>
        <w:gridCol w:w="725"/>
        <w:gridCol w:w="1603"/>
        <w:gridCol w:w="1500"/>
        <w:gridCol w:w="21"/>
      </w:tblGrid>
      <w:tr w:rsidR="006A672F" w:rsidTr="000A178A">
        <w:trPr>
          <w:gridAfter w:val="1"/>
          <w:wAfter w:w="21" w:type="dxa"/>
          <w:trHeight w:val="284"/>
        </w:trPr>
        <w:tc>
          <w:tcPr>
            <w:tcW w:w="2609" w:type="dxa"/>
            <w:gridSpan w:val="2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6A672F" w:rsidRDefault="006A672F" w:rsidP="00076414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SINGLES ENTRY</w:t>
            </w:r>
          </w:p>
        </w:tc>
        <w:tc>
          <w:tcPr>
            <w:tcW w:w="8080" w:type="dxa"/>
            <w:gridSpan w:val="6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6A672F" w:rsidRDefault="000A178A" w:rsidP="00607A0E">
            <w:pPr>
              <w:widowControl w:val="0"/>
              <w:spacing w:before="120"/>
              <w:ind w:left="93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ADULT:  </w:t>
            </w:r>
            <w:bookmarkStart w:id="0" w:name="_GoBack"/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4"/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bookmarkEnd w:id="1"/>
            <w:bookmarkEnd w:id="0"/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 xml:space="preserve">SENIORS: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5"/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bookmarkEnd w:id="2"/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 w:rsidR="006A672F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ENTRY No.</w:t>
            </w:r>
          </w:p>
        </w:tc>
      </w:tr>
      <w:tr w:rsidR="006A672F" w:rsidTr="000A178A">
        <w:trPr>
          <w:trHeight w:val="340"/>
        </w:trPr>
        <w:tc>
          <w:tcPr>
            <w:tcW w:w="10710" w:type="dxa"/>
            <w:gridSpan w:val="9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0A178A">
            <w:pPr>
              <w:widowControl w:val="0"/>
              <w:tabs>
                <w:tab w:val="left" w:pos="6921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</w:t>
            </w:r>
            <w:r w:rsidR="000A178A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Female</w:t>
            </w:r>
            <w:r w:rsidR="002718D4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6A672F" w:rsidTr="000A178A">
        <w:trPr>
          <w:trHeight w:val="442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 Only</w:t>
            </w: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6A672F" w:rsidRDefault="006A672F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8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6A672F" w:rsidTr="000A178A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6A672F" w:rsidTr="000A178A">
        <w:trPr>
          <w:trHeight w:val="227"/>
        </w:trPr>
        <w:tc>
          <w:tcPr>
            <w:tcW w:w="6861" w:type="dxa"/>
            <w:gridSpan w:val="5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A672F" w:rsidRDefault="006A672F" w:rsidP="00D1020D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  <w:t xml:space="preserve">Qualifying fees for </w:t>
            </w:r>
            <w:r w:rsidR="00D1020D"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  <w:t xml:space="preserve">the TBA National </w:t>
            </w:r>
            <w:r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  <w:t>Masters, Classic Cup and Restricted Cup must be paid at squad Check In. No pre paid fees will be accepted.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bookmarkStart w:id="3" w:name="Dropdown2"/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D7639A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  <w:bookmarkEnd w:id="3"/>
          </w:p>
        </w:tc>
        <w:tc>
          <w:tcPr>
            <w:tcW w:w="1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7013A2" w:rsidTr="000A178A">
        <w:trPr>
          <w:trHeight w:val="227"/>
        </w:trPr>
        <w:tc>
          <w:tcPr>
            <w:tcW w:w="6861" w:type="dxa"/>
            <w:gridSpan w:val="5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7013A2" w:rsidRDefault="007013A2" w:rsidP="00D7639A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>GRADE:</w:t>
            </w:r>
            <w:r w:rsidR="009C5CB9"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 </w:t>
            </w:r>
            <w:bookmarkStart w:id="4" w:name="Dropdown3"/>
            <w:r w:rsidR="00D7639A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 w:rsidR="00D7639A"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 w:rsidR="00D7639A">
              <w:rPr>
                <w:rFonts w:ascii="Arial" w:hAnsi="Arial" w:cs="Arial"/>
                <w:sz w:val="19"/>
                <w:szCs w:val="19"/>
                <w14:ligatures w14:val="none"/>
              </w:rPr>
            </w:r>
            <w:r w:rsidR="00D7639A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bookmarkEnd w:id="4"/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051D05">
              <w:rPr>
                <w:rFonts w:ascii="Arial" w:hAnsi="Arial" w:cs="Arial"/>
                <w:sz w:val="19"/>
                <w:szCs w:val="19"/>
                <w14:ligatures w14:val="none"/>
              </w:rPr>
              <w:t xml:space="preserve">  </w:t>
            </w:r>
            <w:r w:rsidR="002718D4"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ENTRY Cost </w:t>
            </w:r>
            <w:r w:rsidR="002718D4"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$35</w:t>
            </w:r>
            <w:r w:rsidR="003B5103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051D05">
              <w:rPr>
                <w:rFonts w:ascii="Arial" w:hAnsi="Arial" w:cs="Arial"/>
                <w:sz w:val="19"/>
                <w:szCs w:val="19"/>
                <w14:ligatures w14:val="none"/>
              </w:rPr>
              <w:t xml:space="preserve">  </w:t>
            </w:r>
            <w:r w:rsidR="00D1020D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OUNT REMITTED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$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7013A2" w:rsidRDefault="007013A2" w:rsidP="00051D05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7013A2" w:rsidRDefault="00A07B21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7013A2" w:rsidRDefault="007013A2" w:rsidP="00051D05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A07B21" w:rsidTr="00BB282C">
        <w:trPr>
          <w:gridAfter w:val="1"/>
          <w:wAfter w:w="21" w:type="dxa"/>
          <w:trHeight w:val="284"/>
        </w:trPr>
        <w:tc>
          <w:tcPr>
            <w:tcW w:w="2609" w:type="dxa"/>
            <w:gridSpan w:val="2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A07B21" w:rsidRDefault="00A07B21" w:rsidP="00BB282C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SINGLES ENTRY</w:t>
            </w:r>
          </w:p>
        </w:tc>
        <w:tc>
          <w:tcPr>
            <w:tcW w:w="8080" w:type="dxa"/>
            <w:gridSpan w:val="6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A07B21" w:rsidRDefault="00A07B21" w:rsidP="00BB282C">
            <w:pPr>
              <w:widowControl w:val="0"/>
              <w:spacing w:before="120"/>
              <w:ind w:left="93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ADULT: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 xml:space="preserve">SENIORS: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>ENTRY No.</w:t>
            </w:r>
          </w:p>
        </w:tc>
      </w:tr>
      <w:tr w:rsidR="00A07B21" w:rsidTr="00BB282C">
        <w:trPr>
          <w:trHeight w:val="340"/>
        </w:trPr>
        <w:tc>
          <w:tcPr>
            <w:tcW w:w="10710" w:type="dxa"/>
            <w:gridSpan w:val="9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tabs>
                <w:tab w:val="left" w:pos="6921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 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Female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A07B21" w:rsidTr="00BB282C">
        <w:trPr>
          <w:trHeight w:val="442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 Only</w:t>
            </w: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8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A07B21" w:rsidTr="00BB282C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A07B21" w:rsidTr="00BB282C">
        <w:trPr>
          <w:trHeight w:val="227"/>
        </w:trPr>
        <w:tc>
          <w:tcPr>
            <w:tcW w:w="6861" w:type="dxa"/>
            <w:gridSpan w:val="5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A07B21" w:rsidRDefault="00D1020D" w:rsidP="00D1020D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  <w:t>Qualifying fees for the TBA National Masters, Classic Cup and Restricted Cup must be paid at squad Check In. No pre paid fees will be accepted.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A07B21" w:rsidTr="00BB282C">
        <w:trPr>
          <w:trHeight w:val="227"/>
        </w:trPr>
        <w:tc>
          <w:tcPr>
            <w:tcW w:w="6861" w:type="dxa"/>
            <w:gridSpan w:val="5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A07B21" w:rsidRDefault="00A07B21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  <w:t xml:space="preserve"> 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$35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  <w:t xml:space="preserve">  </w:t>
            </w:r>
            <w:r w:rsidR="00D1020D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OUNT REMITTED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$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A07B21" w:rsidTr="00BB282C">
        <w:trPr>
          <w:gridAfter w:val="1"/>
          <w:wAfter w:w="21" w:type="dxa"/>
          <w:trHeight w:val="284"/>
        </w:trPr>
        <w:tc>
          <w:tcPr>
            <w:tcW w:w="2609" w:type="dxa"/>
            <w:gridSpan w:val="2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A07B21" w:rsidRDefault="00A07B21" w:rsidP="00BB282C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SINGLES ENTRY</w:t>
            </w:r>
          </w:p>
        </w:tc>
        <w:tc>
          <w:tcPr>
            <w:tcW w:w="8080" w:type="dxa"/>
            <w:gridSpan w:val="6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A07B21" w:rsidRDefault="00A07B21" w:rsidP="00BB282C">
            <w:pPr>
              <w:widowControl w:val="0"/>
              <w:spacing w:before="120"/>
              <w:ind w:left="93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ADULT: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 xml:space="preserve">SENIORS: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>ENTRY No.</w:t>
            </w:r>
          </w:p>
        </w:tc>
      </w:tr>
      <w:tr w:rsidR="00A07B21" w:rsidTr="00BB282C">
        <w:trPr>
          <w:trHeight w:val="340"/>
        </w:trPr>
        <w:tc>
          <w:tcPr>
            <w:tcW w:w="10710" w:type="dxa"/>
            <w:gridSpan w:val="9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tabs>
                <w:tab w:val="left" w:pos="6921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 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Female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A07B21" w:rsidTr="00BB282C">
        <w:trPr>
          <w:trHeight w:val="442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 Only</w:t>
            </w: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8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A07B21" w:rsidTr="00BB282C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A07B21" w:rsidTr="00BB282C">
        <w:trPr>
          <w:trHeight w:val="227"/>
        </w:trPr>
        <w:tc>
          <w:tcPr>
            <w:tcW w:w="6861" w:type="dxa"/>
            <w:gridSpan w:val="5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A07B21" w:rsidRDefault="00D1020D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  <w:t>Qualifying fees for the TBA National Masters, Classic Cup and Restricted Cup must be paid at squad Check In. No pre paid fees will be accepted</w:t>
            </w:r>
            <w:r w:rsidR="00A07B21"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  <w:t>.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A07B21" w:rsidTr="00BB282C">
        <w:trPr>
          <w:trHeight w:val="227"/>
        </w:trPr>
        <w:tc>
          <w:tcPr>
            <w:tcW w:w="6861" w:type="dxa"/>
            <w:gridSpan w:val="5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A07B21" w:rsidRDefault="00A07B21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  <w:t xml:space="preserve"> 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$35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  <w:t xml:space="preserve">  </w:t>
            </w:r>
            <w:r w:rsidR="00D1020D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OUNT REMITTED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$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A07B21" w:rsidTr="00BB282C">
        <w:trPr>
          <w:gridAfter w:val="1"/>
          <w:wAfter w:w="21" w:type="dxa"/>
          <w:trHeight w:val="284"/>
        </w:trPr>
        <w:tc>
          <w:tcPr>
            <w:tcW w:w="2609" w:type="dxa"/>
            <w:gridSpan w:val="2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A07B21" w:rsidRDefault="00A07B21" w:rsidP="00BB282C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SINGLES ENTRY</w:t>
            </w:r>
          </w:p>
        </w:tc>
        <w:tc>
          <w:tcPr>
            <w:tcW w:w="8080" w:type="dxa"/>
            <w:gridSpan w:val="6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A07B21" w:rsidRDefault="00A07B21" w:rsidP="00BB282C">
            <w:pPr>
              <w:widowControl w:val="0"/>
              <w:spacing w:before="120"/>
              <w:ind w:left="93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ADULT: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 xml:space="preserve">SENIORS: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>ENTRY No.</w:t>
            </w:r>
          </w:p>
        </w:tc>
      </w:tr>
      <w:tr w:rsidR="00A07B21" w:rsidTr="00BB282C">
        <w:trPr>
          <w:trHeight w:val="340"/>
        </w:trPr>
        <w:tc>
          <w:tcPr>
            <w:tcW w:w="10710" w:type="dxa"/>
            <w:gridSpan w:val="9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tabs>
                <w:tab w:val="left" w:pos="6921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 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Female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A07B21" w:rsidTr="00BB282C">
        <w:trPr>
          <w:trHeight w:val="442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 Only</w:t>
            </w: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8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A07B21" w:rsidTr="00BB282C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A07B21" w:rsidTr="00BB282C">
        <w:trPr>
          <w:trHeight w:val="227"/>
        </w:trPr>
        <w:tc>
          <w:tcPr>
            <w:tcW w:w="6861" w:type="dxa"/>
            <w:gridSpan w:val="5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A07B21" w:rsidRDefault="00D1020D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  <w:t>Qualifying fees for the TBA National Masters, Classic Cup and Restricted Cup must be paid at squad Check In. No pre paid fees will be accepted.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A07B21" w:rsidTr="00BB282C">
        <w:trPr>
          <w:trHeight w:val="227"/>
        </w:trPr>
        <w:tc>
          <w:tcPr>
            <w:tcW w:w="6861" w:type="dxa"/>
            <w:gridSpan w:val="5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A07B21" w:rsidRDefault="00A07B21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  <w:t xml:space="preserve"> 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$35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  <w:t xml:space="preserve">  </w:t>
            </w:r>
            <w:r w:rsidR="00D1020D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OUNT REMITTED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$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A07B21" w:rsidTr="00BB282C">
        <w:trPr>
          <w:gridAfter w:val="1"/>
          <w:wAfter w:w="21" w:type="dxa"/>
          <w:trHeight w:val="284"/>
        </w:trPr>
        <w:tc>
          <w:tcPr>
            <w:tcW w:w="2609" w:type="dxa"/>
            <w:gridSpan w:val="2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A07B21" w:rsidRDefault="00A07B21" w:rsidP="00BB282C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SINGLES ENTRY</w:t>
            </w:r>
          </w:p>
        </w:tc>
        <w:tc>
          <w:tcPr>
            <w:tcW w:w="8080" w:type="dxa"/>
            <w:gridSpan w:val="6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A07B21" w:rsidRDefault="00A07B21" w:rsidP="00BB282C">
            <w:pPr>
              <w:widowControl w:val="0"/>
              <w:spacing w:before="120"/>
              <w:ind w:left="93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ADULT: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 xml:space="preserve">SENIORS: 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ab/>
              <w:t>ENTRY No.</w:t>
            </w:r>
          </w:p>
        </w:tc>
      </w:tr>
      <w:tr w:rsidR="00A07B21" w:rsidTr="00BB282C">
        <w:trPr>
          <w:trHeight w:val="340"/>
        </w:trPr>
        <w:tc>
          <w:tcPr>
            <w:tcW w:w="10710" w:type="dxa"/>
            <w:gridSpan w:val="9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tabs>
                <w:tab w:val="left" w:pos="6921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 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Female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A07B21" w:rsidTr="00BB282C">
        <w:trPr>
          <w:trHeight w:val="442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 Only</w:t>
            </w: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8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A07B21" w:rsidTr="00BB282C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A07B21" w:rsidTr="00BB282C">
        <w:trPr>
          <w:trHeight w:val="227"/>
        </w:trPr>
        <w:tc>
          <w:tcPr>
            <w:tcW w:w="6861" w:type="dxa"/>
            <w:gridSpan w:val="5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A07B21" w:rsidRDefault="00D1020D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  <w:t>Qualifying fees for the TBA National Masters, Classic Cup and Restricted Cup must be paid at squad Check In. No pre paid fees will be accepted.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A07B21" w:rsidTr="00BB282C">
        <w:trPr>
          <w:trHeight w:val="227"/>
        </w:trPr>
        <w:tc>
          <w:tcPr>
            <w:tcW w:w="6861" w:type="dxa"/>
            <w:gridSpan w:val="5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A07B21" w:rsidRDefault="00A07B21" w:rsidP="00BB282C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  <w:t xml:space="preserve"> 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$35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  <w:t xml:space="preserve">  </w:t>
            </w:r>
            <w:r w:rsidR="00D1020D"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OUNT REMITTED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$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5/10/13"/>
                    <w:listEntry w:val="6/10/13"/>
                    <w:listEntry w:val="7/10/13"/>
                    <w:listEntry w:val="11/10/13"/>
                    <w:listEntry w:val="12/10/13"/>
                    <w:listEntry w:val="13/10/13"/>
                    <w:listEntry w:val="18/10/13"/>
                    <w:listEntry w:val="19/10/13"/>
                    <w:listEntry w:val="20/10/13"/>
                    <w:listEntry w:val="21/10/13"/>
                    <w:listEntry w:val="22/10/13"/>
                    <w:listEntry w:val="23/10/13"/>
                    <w:listEntry w:val="24/10/13"/>
                    <w:listEntry w:val="25/10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A07B21" w:rsidRDefault="00A07B21" w:rsidP="00BB282C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</w:tbl>
    <w:p w:rsidR="00A07B21" w:rsidRDefault="00A07B21" w:rsidP="0044225A">
      <w:pPr>
        <w:widowControl w:val="0"/>
        <w:jc w:val="center"/>
        <w:rPr>
          <w:rFonts w:ascii="Arial" w:hAnsi="Arial" w:cs="Arial"/>
          <w:b/>
          <w:sz w:val="22"/>
          <w14:ligatures w14:val="none"/>
        </w:rPr>
      </w:pPr>
    </w:p>
    <w:p w:rsidR="0044225A" w:rsidRDefault="0044225A" w:rsidP="0044225A">
      <w:pPr>
        <w:widowControl w:val="0"/>
        <w:jc w:val="center"/>
        <w:rPr>
          <w14:ligatures w14:val="none"/>
        </w:rPr>
      </w:pPr>
      <w:r>
        <w:rPr>
          <w:rFonts w:ascii="Arial" w:hAnsi="Arial" w:cs="Arial"/>
          <w:b/>
          <w:sz w:val="22"/>
          <w14:ligatures w14:val="none"/>
        </w:rPr>
        <w:t>Please refer to the file:  “General Information Regarding Entries” for payment and other details.</w:t>
      </w:r>
    </w:p>
    <w:sectPr w:rsidR="0044225A" w:rsidSect="00CF3461">
      <w:pgSz w:w="11906" w:h="16838"/>
      <w:pgMar w:top="284" w:right="45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C16FF"/>
    <w:multiLevelType w:val="hybridMultilevel"/>
    <w:tmpl w:val="6CFEC082"/>
    <w:lvl w:ilvl="0" w:tplc="D52467B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A25143"/>
    <w:multiLevelType w:val="hybridMultilevel"/>
    <w:tmpl w:val="BF663118"/>
    <w:lvl w:ilvl="0" w:tplc="E2185814">
      <w:start w:val="1"/>
      <w:numFmt w:val="decimal"/>
      <w:lvlText w:val="%1"/>
      <w:lvlJc w:val="left"/>
      <w:pPr>
        <w:ind w:left="360" w:hanging="360"/>
      </w:pPr>
      <w:rPr>
        <w:rFonts w:ascii="Arial" w:eastAsia="Times New Roman" w:hAnsi="Arial" w:cs="Arial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documentProtection w:edit="forms" w:enforcement="1" w:cryptProviderType="rsaFull" w:cryptAlgorithmClass="hash" w:cryptAlgorithmType="typeAny" w:cryptAlgorithmSid="4" w:cryptSpinCount="100000" w:hash="0XN4jWjev5onNjDCmCtCfJ+GDNM=" w:salt="ibUvtXB9fHAiUzotnouIgg==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4A0"/>
    <w:rsid w:val="00051D05"/>
    <w:rsid w:val="00076414"/>
    <w:rsid w:val="00084228"/>
    <w:rsid w:val="000A178A"/>
    <w:rsid w:val="0016751A"/>
    <w:rsid w:val="001F5AAB"/>
    <w:rsid w:val="002718D4"/>
    <w:rsid w:val="002C7F14"/>
    <w:rsid w:val="003274A0"/>
    <w:rsid w:val="0035632A"/>
    <w:rsid w:val="0036255F"/>
    <w:rsid w:val="003B5103"/>
    <w:rsid w:val="003D3CA0"/>
    <w:rsid w:val="0043159E"/>
    <w:rsid w:val="0044225A"/>
    <w:rsid w:val="00445D93"/>
    <w:rsid w:val="00472938"/>
    <w:rsid w:val="00541493"/>
    <w:rsid w:val="00607A0E"/>
    <w:rsid w:val="006A672F"/>
    <w:rsid w:val="006F7CE2"/>
    <w:rsid w:val="007013A2"/>
    <w:rsid w:val="007806AA"/>
    <w:rsid w:val="007A4215"/>
    <w:rsid w:val="007D5761"/>
    <w:rsid w:val="007E0E4D"/>
    <w:rsid w:val="008325C7"/>
    <w:rsid w:val="00913B3D"/>
    <w:rsid w:val="00962221"/>
    <w:rsid w:val="009C5CB9"/>
    <w:rsid w:val="00A07B21"/>
    <w:rsid w:val="00B33787"/>
    <w:rsid w:val="00CB4565"/>
    <w:rsid w:val="00CF3461"/>
    <w:rsid w:val="00D1020D"/>
    <w:rsid w:val="00D419F5"/>
    <w:rsid w:val="00D7639A"/>
    <w:rsid w:val="00DB5F32"/>
    <w:rsid w:val="00DE2357"/>
    <w:rsid w:val="00F443AD"/>
    <w:rsid w:val="00F460BC"/>
    <w:rsid w:val="00FB0845"/>
    <w:rsid w:val="00FC09C6"/>
    <w:rsid w:val="00FE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5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30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22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2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221"/>
    <w:rPr>
      <w:rFonts w:ascii="Tahoma" w:eastAsia="Times New Roman" w:hAnsi="Tahoma" w:cs="Tahoma"/>
      <w:color w:val="000000"/>
      <w:kern w:val="30"/>
      <w:sz w:val="16"/>
      <w:szCs w:val="16"/>
      <w:lang w:eastAsia="en-AU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07641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419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5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30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22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2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221"/>
    <w:rPr>
      <w:rFonts w:ascii="Tahoma" w:eastAsia="Times New Roman" w:hAnsi="Tahoma" w:cs="Tahoma"/>
      <w:color w:val="000000"/>
      <w:kern w:val="30"/>
      <w:sz w:val="16"/>
      <w:szCs w:val="16"/>
      <w:lang w:eastAsia="en-AU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07641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419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hn%20C\Documents\JSC\Nationals\2013\Adult\Forms\Templates\Squads%20Entry%20Form%20(Singles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Squads Entry Form (Singles)</Template>
  <TotalTime>0</TotalTime>
  <Pages>1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C</dc:creator>
  <cp:lastModifiedBy>John C</cp:lastModifiedBy>
  <cp:revision>1</cp:revision>
  <dcterms:created xsi:type="dcterms:W3CDTF">2013-07-06T10:28:00Z</dcterms:created>
  <dcterms:modified xsi:type="dcterms:W3CDTF">2013-07-06T10:28:00Z</dcterms:modified>
</cp:coreProperties>
</file>