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ED" w:rsidRPr="00076414" w:rsidRDefault="003619ED" w:rsidP="003619ED">
      <w:pPr>
        <w:widowControl w:val="0"/>
        <w:jc w:val="center"/>
        <w:rPr>
          <w:rFonts w:ascii="Arial" w:hAnsi="Arial" w:cs="Arial"/>
          <w:b/>
          <w:i/>
          <w:sz w:val="32"/>
          <w:u w:val="single"/>
          <w14:ligatures w14:val="none"/>
        </w:rPr>
      </w:pPr>
      <w:r>
        <w:rPr>
          <w:rFonts w:ascii="Arial" w:hAnsi="Arial" w:cs="Arial"/>
          <w:b/>
          <w:i/>
          <w:sz w:val="32"/>
          <w:u w:val="single"/>
          <w14:ligatures w14:val="none"/>
        </w:rPr>
        <w:t>ADULT</w:t>
      </w: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 xml:space="preserve"> NATIONAL</w:t>
      </w:r>
      <w:r>
        <w:rPr>
          <w:rFonts w:ascii="Arial" w:hAnsi="Arial" w:cs="Arial"/>
          <w:b/>
          <w:i/>
          <w:sz w:val="32"/>
          <w:u w:val="single"/>
          <w14:ligatures w14:val="none"/>
        </w:rPr>
        <w:t xml:space="preserve"> CHAMPIONSHIP</w:t>
      </w: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 xml:space="preserve"> </w:t>
      </w:r>
      <w:r>
        <w:rPr>
          <w:rFonts w:ascii="Arial" w:hAnsi="Arial" w:cs="Arial"/>
          <w:b/>
          <w:i/>
          <w:sz w:val="32"/>
          <w:u w:val="single"/>
          <w14:ligatures w14:val="none"/>
        </w:rPr>
        <w:t xml:space="preserve">DOUBLES </w:t>
      </w: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>ENTRY FORM</w:t>
      </w:r>
    </w:p>
    <w:tbl>
      <w:tblPr>
        <w:tblW w:w="108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1436"/>
        <w:gridCol w:w="2289"/>
        <w:gridCol w:w="1057"/>
        <w:gridCol w:w="1053"/>
        <w:gridCol w:w="866"/>
        <w:gridCol w:w="1603"/>
        <w:gridCol w:w="1353"/>
      </w:tblGrid>
      <w:tr w:rsidR="00A3325D" w:rsidTr="003619ED">
        <w:trPr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A3325D" w:rsidRDefault="002C3434" w:rsidP="002C3434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DOUBLES</w:t>
            </w:r>
            <w:r w:rsidR="00A3325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 ENTRY</w:t>
            </w:r>
          </w:p>
        </w:tc>
        <w:tc>
          <w:tcPr>
            <w:tcW w:w="8221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A3325D" w:rsidRDefault="00A3325D" w:rsidP="00BB282C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bookmarkStart w:id="0" w:name="_GoBack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4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bookmarkEnd w:id="1"/>
            <w:bookmarkEnd w:id="0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bookmarkEnd w:id="2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FC09C6" w:rsidTr="003619ED">
        <w:trPr>
          <w:trHeight w:val="340"/>
        </w:trPr>
        <w:tc>
          <w:tcPr>
            <w:tcW w:w="10830" w:type="dxa"/>
            <w:gridSpan w:val="8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6A672F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FC09C6" w:rsidTr="003619ED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FC09C6" w:rsidTr="003619ED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FC09C6" w:rsidTr="003619ED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bookmarkStart w:id="3" w:name="Dropdown2"/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3619ED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  <w:bookmarkEnd w:id="3"/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6A672F" w:rsidTr="003619ED">
        <w:trPr>
          <w:trHeight w:val="227"/>
        </w:trPr>
        <w:tc>
          <w:tcPr>
            <w:tcW w:w="5955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Default="006A672F" w:rsidP="00C72F0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bookmarkStart w:id="4" w:name="Dropdown3"/>
            <w:r w:rsidR="003619ED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 w:rsidR="003619ED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3619ED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3619ED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4"/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A672F" w:rsidRDefault="006A672F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FC09C6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A3325D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6A672F" w:rsidTr="003619ED">
        <w:trPr>
          <w:trHeight w:val="227"/>
        </w:trPr>
        <w:tc>
          <w:tcPr>
            <w:tcW w:w="10830" w:type="dxa"/>
            <w:gridSpan w:val="8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Pr="006A672F" w:rsidRDefault="00A3325D" w:rsidP="00FC09C6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the TBA National Masters, Classic Cup and Restricted Cup must be paid at squad Check In. No pre paid fees will be accepted.</w:t>
            </w:r>
          </w:p>
        </w:tc>
      </w:tr>
      <w:tr w:rsidR="006A672F" w:rsidTr="003619ED">
        <w:trPr>
          <w:trHeight w:val="227"/>
        </w:trPr>
        <w:tc>
          <w:tcPr>
            <w:tcW w:w="7008" w:type="dxa"/>
            <w:gridSpan w:val="5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Default="00A3325D" w:rsidP="006A672F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$70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FC09C6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3619ED" w:rsidTr="003619ED">
        <w:trPr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3619ED" w:rsidRDefault="002C3434" w:rsidP="00BB282C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DOUBLES</w:t>
            </w:r>
            <w:r w:rsidR="003619E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 ENTRY</w:t>
            </w:r>
          </w:p>
        </w:tc>
        <w:tc>
          <w:tcPr>
            <w:tcW w:w="8221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3619ED" w:rsidRDefault="003619ED" w:rsidP="00BB282C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3619ED" w:rsidTr="003619ED">
        <w:trPr>
          <w:trHeight w:val="340"/>
        </w:trPr>
        <w:tc>
          <w:tcPr>
            <w:tcW w:w="10830" w:type="dxa"/>
            <w:gridSpan w:val="8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3619ED" w:rsidTr="003619ED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3619ED" w:rsidTr="003619ED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3619ED" w:rsidTr="003619ED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3619ED" w:rsidTr="003619ED">
        <w:trPr>
          <w:trHeight w:val="227"/>
        </w:trPr>
        <w:tc>
          <w:tcPr>
            <w:tcW w:w="5955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3619ED" w:rsidTr="003619ED">
        <w:trPr>
          <w:trHeight w:val="227"/>
        </w:trPr>
        <w:tc>
          <w:tcPr>
            <w:tcW w:w="10830" w:type="dxa"/>
            <w:gridSpan w:val="8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3619ED" w:rsidRPr="006A672F" w:rsidRDefault="003619ED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the TBA National Masters, Classic Cup and Restricted Cup must be paid at squad Check In. No pre paid fees will be accepted.</w:t>
            </w:r>
          </w:p>
        </w:tc>
      </w:tr>
      <w:tr w:rsidR="003619ED" w:rsidTr="003619ED">
        <w:trPr>
          <w:trHeight w:val="227"/>
        </w:trPr>
        <w:tc>
          <w:tcPr>
            <w:tcW w:w="7008" w:type="dxa"/>
            <w:gridSpan w:val="5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$70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3619ED" w:rsidTr="003619ED">
        <w:trPr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3619ED" w:rsidRDefault="002C3434" w:rsidP="002C3434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DOUBLES</w:t>
            </w:r>
            <w:r w:rsidR="003619E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 ENTRY</w:t>
            </w:r>
          </w:p>
        </w:tc>
        <w:tc>
          <w:tcPr>
            <w:tcW w:w="8221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3619ED" w:rsidRDefault="003619ED" w:rsidP="00BB282C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3619ED" w:rsidTr="003619ED">
        <w:trPr>
          <w:trHeight w:val="340"/>
        </w:trPr>
        <w:tc>
          <w:tcPr>
            <w:tcW w:w="10830" w:type="dxa"/>
            <w:gridSpan w:val="8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3619ED" w:rsidTr="003619ED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3619ED" w:rsidTr="003619ED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3619ED" w:rsidTr="003619ED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3619ED" w:rsidTr="003619ED">
        <w:trPr>
          <w:trHeight w:val="227"/>
        </w:trPr>
        <w:tc>
          <w:tcPr>
            <w:tcW w:w="5955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3619ED" w:rsidTr="003619ED">
        <w:trPr>
          <w:trHeight w:val="227"/>
        </w:trPr>
        <w:tc>
          <w:tcPr>
            <w:tcW w:w="10830" w:type="dxa"/>
            <w:gridSpan w:val="8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3619ED" w:rsidRPr="006A672F" w:rsidRDefault="003619ED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the TBA National Masters, Classic Cup and Restricted Cup must be paid at squad Check In. No pre paid fees will be accepted.</w:t>
            </w:r>
          </w:p>
        </w:tc>
      </w:tr>
      <w:tr w:rsidR="003619ED" w:rsidTr="003619ED">
        <w:trPr>
          <w:trHeight w:val="227"/>
        </w:trPr>
        <w:tc>
          <w:tcPr>
            <w:tcW w:w="7008" w:type="dxa"/>
            <w:gridSpan w:val="5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$70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3619ED" w:rsidTr="003619ED">
        <w:trPr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3619ED" w:rsidRDefault="002C3434" w:rsidP="002C3434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DOUBLES</w:t>
            </w:r>
            <w:r w:rsidR="003619E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 ENTRY</w:t>
            </w:r>
          </w:p>
        </w:tc>
        <w:tc>
          <w:tcPr>
            <w:tcW w:w="8221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3619ED" w:rsidRDefault="003619ED" w:rsidP="00BB282C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3619ED" w:rsidTr="003619ED">
        <w:trPr>
          <w:trHeight w:val="340"/>
        </w:trPr>
        <w:tc>
          <w:tcPr>
            <w:tcW w:w="10830" w:type="dxa"/>
            <w:gridSpan w:val="8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3619ED" w:rsidTr="003619ED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3619ED" w:rsidTr="003619ED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3619ED" w:rsidTr="003619ED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3619ED" w:rsidTr="003619ED">
        <w:trPr>
          <w:trHeight w:val="227"/>
        </w:trPr>
        <w:tc>
          <w:tcPr>
            <w:tcW w:w="5955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72F0B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3619ED" w:rsidTr="003619ED">
        <w:trPr>
          <w:trHeight w:val="227"/>
        </w:trPr>
        <w:tc>
          <w:tcPr>
            <w:tcW w:w="10830" w:type="dxa"/>
            <w:gridSpan w:val="8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3619ED" w:rsidRPr="006A672F" w:rsidRDefault="003619ED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the TBA National Masters, Classic Cup and Restricted Cup must be paid at squad Check In. No pre paid fees will be accepted.</w:t>
            </w:r>
          </w:p>
        </w:tc>
      </w:tr>
      <w:tr w:rsidR="003619ED" w:rsidTr="003619ED">
        <w:trPr>
          <w:trHeight w:val="227"/>
        </w:trPr>
        <w:tc>
          <w:tcPr>
            <w:tcW w:w="7008" w:type="dxa"/>
            <w:gridSpan w:val="5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$70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3619ED" w:rsidRDefault="003619ED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</w:tbl>
    <w:p w:rsidR="003619ED" w:rsidRDefault="003619ED" w:rsidP="00D00BBC">
      <w:pPr>
        <w:widowControl w:val="0"/>
        <w:jc w:val="center"/>
        <w:rPr>
          <w:rFonts w:ascii="Arial" w:hAnsi="Arial" w:cs="Arial"/>
          <w:b/>
          <w:sz w:val="22"/>
          <w14:ligatures w14:val="none"/>
        </w:rPr>
      </w:pPr>
    </w:p>
    <w:p w:rsidR="00D00BBC" w:rsidRPr="00D00BBC" w:rsidRDefault="00D00BBC" w:rsidP="00D00BBC">
      <w:pPr>
        <w:widowControl w:val="0"/>
        <w:jc w:val="center"/>
        <w:rPr>
          <w:rFonts w:ascii="Arial" w:hAnsi="Arial" w:cs="Arial"/>
          <w:b/>
          <w:sz w:val="22"/>
          <w14:ligatures w14:val="none"/>
        </w:rPr>
      </w:pPr>
      <w:r w:rsidRPr="00D00BBC">
        <w:rPr>
          <w:rFonts w:ascii="Arial" w:hAnsi="Arial" w:cs="Arial"/>
          <w:b/>
          <w:sz w:val="22"/>
          <w14:ligatures w14:val="none"/>
        </w:rPr>
        <w:t xml:space="preserve">Please refer to the file:  </w:t>
      </w:r>
      <w:r>
        <w:rPr>
          <w:rFonts w:ascii="Arial" w:hAnsi="Arial" w:cs="Arial"/>
          <w:b/>
          <w:sz w:val="22"/>
          <w14:ligatures w14:val="none"/>
        </w:rPr>
        <w:t>“</w:t>
      </w:r>
      <w:r w:rsidRPr="00D00BBC">
        <w:rPr>
          <w:rFonts w:ascii="Arial" w:hAnsi="Arial" w:cs="Arial"/>
          <w:b/>
          <w:sz w:val="22"/>
          <w14:ligatures w14:val="none"/>
        </w:rPr>
        <w:t>General Information Regarding Entries</w:t>
      </w:r>
      <w:r>
        <w:rPr>
          <w:rFonts w:ascii="Arial" w:hAnsi="Arial" w:cs="Arial"/>
          <w:b/>
          <w:sz w:val="22"/>
          <w14:ligatures w14:val="none"/>
        </w:rPr>
        <w:t>” for payment and other details.</w:t>
      </w:r>
    </w:p>
    <w:sectPr w:rsidR="00D00BBC" w:rsidRPr="00D00BBC" w:rsidSect="003619ED">
      <w:pgSz w:w="11906" w:h="16838"/>
      <w:pgMar w:top="284" w:right="45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C16FF"/>
    <w:multiLevelType w:val="hybridMultilevel"/>
    <w:tmpl w:val="6CFEC082"/>
    <w:lvl w:ilvl="0" w:tplc="D52467B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25143"/>
    <w:multiLevelType w:val="hybridMultilevel"/>
    <w:tmpl w:val="BF663118"/>
    <w:lvl w:ilvl="0" w:tplc="E2185814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Arial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ocumentProtection w:edit="forms" w:enforcement="1" w:cryptProviderType="rsaFull" w:cryptAlgorithmClass="hash" w:cryptAlgorithmType="typeAny" w:cryptAlgorithmSid="4" w:cryptSpinCount="100000" w:hash="x6WKLBfUEhRMTloXzFp2o2jreQ0=" w:salt="f+HroHG05nXOSRYHQsbdhA==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1BA"/>
    <w:rsid w:val="00076414"/>
    <w:rsid w:val="0016751A"/>
    <w:rsid w:val="00175405"/>
    <w:rsid w:val="002B0A04"/>
    <w:rsid w:val="002C3434"/>
    <w:rsid w:val="003022C3"/>
    <w:rsid w:val="00315615"/>
    <w:rsid w:val="003551BA"/>
    <w:rsid w:val="0035632A"/>
    <w:rsid w:val="003619ED"/>
    <w:rsid w:val="0036255F"/>
    <w:rsid w:val="0043159E"/>
    <w:rsid w:val="00472938"/>
    <w:rsid w:val="00664B94"/>
    <w:rsid w:val="006A672F"/>
    <w:rsid w:val="006E6D65"/>
    <w:rsid w:val="006F7CE2"/>
    <w:rsid w:val="007013A2"/>
    <w:rsid w:val="007806AA"/>
    <w:rsid w:val="007A4215"/>
    <w:rsid w:val="007E0E4D"/>
    <w:rsid w:val="008325C7"/>
    <w:rsid w:val="00913B3D"/>
    <w:rsid w:val="00962221"/>
    <w:rsid w:val="00A3325D"/>
    <w:rsid w:val="00A75FD8"/>
    <w:rsid w:val="00B33787"/>
    <w:rsid w:val="00C24EBB"/>
    <w:rsid w:val="00C72F0B"/>
    <w:rsid w:val="00CB4565"/>
    <w:rsid w:val="00D00BBC"/>
    <w:rsid w:val="00D419F5"/>
    <w:rsid w:val="00DF2619"/>
    <w:rsid w:val="00E2533D"/>
    <w:rsid w:val="00F443AD"/>
    <w:rsid w:val="00F460BC"/>
    <w:rsid w:val="00FB0845"/>
    <w:rsid w:val="00FC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%20C\Documents\JSC\Nationals\2013\Adult\Forms\Templates\Squads%20Entry%20Form%20(Double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Squads Entry Form (Doubles)</Template>
  <TotalTime>1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</dc:creator>
  <cp:lastModifiedBy>John C</cp:lastModifiedBy>
  <cp:revision>1</cp:revision>
  <dcterms:created xsi:type="dcterms:W3CDTF">2013-07-06T10:25:00Z</dcterms:created>
  <dcterms:modified xsi:type="dcterms:W3CDTF">2013-07-06T10:26:00Z</dcterms:modified>
</cp:coreProperties>
</file>