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C03" w:rsidRDefault="00041C03" w:rsidP="00041C03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>
        <w:rPr>
          <w:rFonts w:ascii="Arial" w:hAnsi="Arial" w:cs="Arial"/>
          <w:b/>
          <w:i/>
          <w:sz w:val="32"/>
          <w:u w:val="single"/>
          <w14:ligatures w14:val="none"/>
        </w:rPr>
        <w:t>ADULT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NATIONAL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 CHAMPIONSHIP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ALL EVENTS 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>ENTRY FORM</w:t>
      </w:r>
    </w:p>
    <w:p w:rsidR="006D676A" w:rsidRPr="00076414" w:rsidRDefault="006D676A" w:rsidP="006F7CE2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</w:p>
    <w:tbl>
      <w:tblPr>
        <w:tblW w:w="10547" w:type="dxa"/>
        <w:tblInd w:w="-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958"/>
        <w:gridCol w:w="709"/>
        <w:gridCol w:w="940"/>
        <w:gridCol w:w="923"/>
        <w:gridCol w:w="1134"/>
        <w:gridCol w:w="1418"/>
        <w:gridCol w:w="1701"/>
      </w:tblGrid>
      <w:tr w:rsidR="006D676A" w:rsidTr="008D1F7C">
        <w:trPr>
          <w:trHeight w:val="551"/>
        </w:trPr>
        <w:tc>
          <w:tcPr>
            <w:tcW w:w="7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</w:t>
            </w:r>
          </w:p>
        </w:tc>
        <w:tc>
          <w:tcPr>
            <w:tcW w:w="2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9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92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Grade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</w:p>
        </w:tc>
        <w:tc>
          <w:tcPr>
            <w:tcW w:w="141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6D676A" w:rsidRDefault="006D676A" w:rsidP="006D676A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Adult or</w:t>
            </w:r>
          </w:p>
          <w:p w:rsidR="006D676A" w:rsidRDefault="006D676A" w:rsidP="006D676A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Senior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Entry No.</w:t>
            </w: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bookmarkStart w:id="0" w:name="_GoBack"/>
            <w:bookmarkEnd w:id="0"/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bookmarkStart w:id="1" w:name="Dropdown1"/>
        <w:tc>
          <w:tcPr>
            <w:tcW w:w="70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1"/>
          </w:p>
        </w:tc>
        <w:tc>
          <w:tcPr>
            <w:tcW w:w="9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6D676A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6D676A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6D676A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76A" w:rsidRPr="00F460BC" w:rsidRDefault="006D676A" w:rsidP="006D676A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7013A2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D676A" w:rsidRDefault="006D676A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6D676A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Pr="00F460BC" w:rsidRDefault="006D676A" w:rsidP="00BB282C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Pr="00F460BC" w:rsidRDefault="006D676A" w:rsidP="00BB282C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Pr="00F460BC" w:rsidRDefault="006D676A" w:rsidP="00BB282C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Pr="00F460BC" w:rsidRDefault="006D676A" w:rsidP="00BB282C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Pr="00F460BC" w:rsidRDefault="006D676A" w:rsidP="00BB282C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6D676A" w:rsidTr="008D1F7C">
        <w:trPr>
          <w:trHeight w:val="312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Default="00D01238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Default="006D676A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D676A" w:rsidRPr="00F460BC" w:rsidRDefault="00D01238" w:rsidP="00BB282C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D676A" w:rsidRPr="00F460BC" w:rsidRDefault="006D676A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8D1F7C" w:rsidTr="008D1F7C">
        <w:trPr>
          <w:trHeight w:val="312"/>
        </w:trPr>
        <w:tc>
          <w:tcPr>
            <w:tcW w:w="10547" w:type="dxa"/>
            <w:gridSpan w:val="8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8D1F7C" w:rsidRPr="00F460BC" w:rsidRDefault="008D1F7C" w:rsidP="00BB282C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$6</w:t>
            </w:r>
          </w:p>
        </w:tc>
      </w:tr>
    </w:tbl>
    <w:p w:rsidR="007013A2" w:rsidRDefault="007013A2" w:rsidP="007013A2">
      <w:pPr>
        <w:widowControl w:val="0"/>
        <w:rPr>
          <w14:ligatures w14:val="none"/>
        </w:rPr>
      </w:pPr>
    </w:p>
    <w:sectPr w:rsidR="007013A2" w:rsidSect="007E0E4D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documentProtection w:edit="forms" w:enforcement="1" w:cryptProviderType="rsaFull" w:cryptAlgorithmClass="hash" w:cryptAlgorithmType="typeAny" w:cryptAlgorithmSid="4" w:cryptSpinCount="100000" w:hash="8yihqk9uwWzg/bGOtQ71L6+uQMk=" w:salt="KEtSmGq4bNZzkPXxcJ/xig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34"/>
    <w:rsid w:val="00041C03"/>
    <w:rsid w:val="0004446F"/>
    <w:rsid w:val="00076414"/>
    <w:rsid w:val="0012426E"/>
    <w:rsid w:val="00133DA2"/>
    <w:rsid w:val="00140AAF"/>
    <w:rsid w:val="0016751A"/>
    <w:rsid w:val="00196F57"/>
    <w:rsid w:val="0020557E"/>
    <w:rsid w:val="002451A2"/>
    <w:rsid w:val="00283CBD"/>
    <w:rsid w:val="002F138E"/>
    <w:rsid w:val="0035632A"/>
    <w:rsid w:val="0036255F"/>
    <w:rsid w:val="0043159E"/>
    <w:rsid w:val="00472938"/>
    <w:rsid w:val="004E4F26"/>
    <w:rsid w:val="0053603E"/>
    <w:rsid w:val="005C675B"/>
    <w:rsid w:val="00605D04"/>
    <w:rsid w:val="00613705"/>
    <w:rsid w:val="006A672F"/>
    <w:rsid w:val="006D676A"/>
    <w:rsid w:val="006F7CE2"/>
    <w:rsid w:val="007013A2"/>
    <w:rsid w:val="00740F13"/>
    <w:rsid w:val="007806AA"/>
    <w:rsid w:val="007A4215"/>
    <w:rsid w:val="007D1780"/>
    <w:rsid w:val="007E0E4D"/>
    <w:rsid w:val="007E4A11"/>
    <w:rsid w:val="008325C7"/>
    <w:rsid w:val="00873000"/>
    <w:rsid w:val="008D1F7C"/>
    <w:rsid w:val="00913B3D"/>
    <w:rsid w:val="00962221"/>
    <w:rsid w:val="009A2902"/>
    <w:rsid w:val="009A7E56"/>
    <w:rsid w:val="00B31730"/>
    <w:rsid w:val="00B33787"/>
    <w:rsid w:val="00B6400D"/>
    <w:rsid w:val="00CB4565"/>
    <w:rsid w:val="00CF2F64"/>
    <w:rsid w:val="00CF5FEA"/>
    <w:rsid w:val="00D01238"/>
    <w:rsid w:val="00D22D31"/>
    <w:rsid w:val="00D419F5"/>
    <w:rsid w:val="00E05A34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2F138E"/>
    <w:rPr>
      <w:rFonts w:ascii="Arial" w:hAnsi="Arial"/>
      <w:sz w:val="19"/>
    </w:rPr>
  </w:style>
  <w:style w:type="character" w:customStyle="1" w:styleId="Style2">
    <w:name w:val="Style2"/>
    <w:basedOn w:val="DefaultParagraphFont"/>
    <w:uiPriority w:val="1"/>
    <w:rsid w:val="0012426E"/>
    <w:rPr>
      <w:rFonts w:ascii="Arial" w:hAnsi="Arial"/>
      <w:color w:val="000000"/>
      <w:sz w:val="19"/>
      <w:bdr w:val="none" w:sz="0" w:space="0" w:color="auto"/>
      <w:shd w:val="clear" w:color="auto" w:fill="808080" w:themeFill="background1" w:themeFillShade="80"/>
    </w:rPr>
  </w:style>
  <w:style w:type="character" w:customStyle="1" w:styleId="Style3">
    <w:name w:val="Style3"/>
    <w:basedOn w:val="DefaultParagraphFont"/>
    <w:uiPriority w:val="1"/>
    <w:rsid w:val="0012426E"/>
    <w:rPr>
      <w:rFonts w:ascii="Arial" w:hAnsi="Arial"/>
      <w:sz w:val="19"/>
      <w:bdr w:val="none" w:sz="0" w:space="0" w:color="auto"/>
      <w:shd w:val="clear" w:color="auto" w:fill="BFBFBF" w:themeFill="background1" w:themeFill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2F138E"/>
    <w:rPr>
      <w:rFonts w:ascii="Arial" w:hAnsi="Arial"/>
      <w:sz w:val="19"/>
    </w:rPr>
  </w:style>
  <w:style w:type="character" w:customStyle="1" w:styleId="Style2">
    <w:name w:val="Style2"/>
    <w:basedOn w:val="DefaultParagraphFont"/>
    <w:uiPriority w:val="1"/>
    <w:rsid w:val="0012426E"/>
    <w:rPr>
      <w:rFonts w:ascii="Arial" w:hAnsi="Arial"/>
      <w:color w:val="000000"/>
      <w:sz w:val="19"/>
      <w:bdr w:val="none" w:sz="0" w:space="0" w:color="auto"/>
      <w:shd w:val="clear" w:color="auto" w:fill="808080" w:themeFill="background1" w:themeFillShade="80"/>
    </w:rPr>
  </w:style>
  <w:style w:type="character" w:customStyle="1" w:styleId="Style3">
    <w:name w:val="Style3"/>
    <w:basedOn w:val="DefaultParagraphFont"/>
    <w:uiPriority w:val="1"/>
    <w:rsid w:val="0012426E"/>
    <w:rPr>
      <w:rFonts w:ascii="Arial" w:hAnsi="Arial"/>
      <w:sz w:val="19"/>
      <w:bdr w:val="none" w:sz="0" w:space="0" w:color="auto"/>
      <w:shd w:val="clear" w:color="auto" w:fill="BFBFBF" w:themeFill="background1" w:themeFill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C\Documents\JSC\Nationals\2013\Adult\Forms\Templates\Squads%20Entry%20Form%20(All%20Event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Squads Entry Form (All Events)</Template>
  <TotalTime>1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1</cp:revision>
  <dcterms:created xsi:type="dcterms:W3CDTF">2013-07-06T10:24:00Z</dcterms:created>
  <dcterms:modified xsi:type="dcterms:W3CDTF">2013-07-06T10:25:00Z</dcterms:modified>
</cp:coreProperties>
</file>