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E64" w:rsidRDefault="00FD4E64" w:rsidP="00FD4E64">
      <w:pPr>
        <w:widowControl w:val="0"/>
        <w:jc w:val="center"/>
        <w:rPr>
          <w:rFonts w:ascii="Arial" w:hAnsi="Arial" w:cs="Arial"/>
          <w:b/>
          <w:i/>
          <w:sz w:val="32"/>
          <w:u w:val="single"/>
          <w14:ligatures w14:val="none"/>
        </w:rPr>
      </w:pPr>
      <w:r>
        <w:rPr>
          <w:rFonts w:ascii="Arial" w:hAnsi="Arial" w:cs="Arial"/>
          <w:b/>
          <w:i/>
          <w:sz w:val="32"/>
          <w:u w:val="single"/>
          <w14:ligatures w14:val="none"/>
        </w:rPr>
        <w:t>ADULT</w:t>
      </w:r>
      <w:r w:rsidRPr="00076414">
        <w:rPr>
          <w:rFonts w:ascii="Arial" w:hAnsi="Arial" w:cs="Arial"/>
          <w:b/>
          <w:i/>
          <w:sz w:val="32"/>
          <w:u w:val="single"/>
          <w14:ligatures w14:val="none"/>
        </w:rPr>
        <w:t xml:space="preserve"> NATIONAL</w:t>
      </w:r>
      <w:r>
        <w:rPr>
          <w:rFonts w:ascii="Arial" w:hAnsi="Arial" w:cs="Arial"/>
          <w:b/>
          <w:i/>
          <w:sz w:val="32"/>
          <w:u w:val="single"/>
          <w14:ligatures w14:val="none"/>
        </w:rPr>
        <w:t xml:space="preserve"> CHAMPIONSHIP</w:t>
      </w:r>
      <w:r w:rsidRPr="00076414">
        <w:rPr>
          <w:rFonts w:ascii="Arial" w:hAnsi="Arial" w:cs="Arial"/>
          <w:b/>
          <w:i/>
          <w:sz w:val="32"/>
          <w:u w:val="single"/>
          <w14:ligatures w14:val="none"/>
        </w:rPr>
        <w:t xml:space="preserve"> </w:t>
      </w:r>
      <w:r>
        <w:rPr>
          <w:rFonts w:ascii="Arial" w:hAnsi="Arial" w:cs="Arial"/>
          <w:b/>
          <w:i/>
          <w:sz w:val="32"/>
          <w:u w:val="single"/>
          <w14:ligatures w14:val="none"/>
        </w:rPr>
        <w:t xml:space="preserve">S,D,T &amp; A/E </w:t>
      </w:r>
      <w:r w:rsidRPr="00076414">
        <w:rPr>
          <w:rFonts w:ascii="Arial" w:hAnsi="Arial" w:cs="Arial"/>
          <w:b/>
          <w:i/>
          <w:sz w:val="32"/>
          <w:u w:val="single"/>
          <w14:ligatures w14:val="none"/>
        </w:rPr>
        <w:t>ENTRY FORM</w:t>
      </w:r>
    </w:p>
    <w:tbl>
      <w:tblPr>
        <w:tblW w:w="108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1436"/>
        <w:gridCol w:w="2289"/>
        <w:gridCol w:w="1057"/>
        <w:gridCol w:w="1053"/>
        <w:gridCol w:w="866"/>
        <w:gridCol w:w="1603"/>
        <w:gridCol w:w="1353"/>
      </w:tblGrid>
      <w:tr w:rsidR="002451A2" w:rsidTr="002451A2">
        <w:trPr>
          <w:trHeight w:val="284"/>
        </w:trPr>
        <w:tc>
          <w:tcPr>
            <w:tcW w:w="2609" w:type="dxa"/>
            <w:gridSpan w:val="2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2451A2" w:rsidRDefault="002451A2" w:rsidP="002451A2">
            <w:pPr>
              <w:widowControl w:val="0"/>
              <w:spacing w:before="24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TEAMS ENTRY</w:t>
            </w:r>
          </w:p>
        </w:tc>
        <w:tc>
          <w:tcPr>
            <w:tcW w:w="8221" w:type="dxa"/>
            <w:gridSpan w:val="6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2451A2" w:rsidRDefault="002451A2" w:rsidP="002451A2">
            <w:pPr>
              <w:widowControl w:val="0"/>
              <w:spacing w:before="240"/>
              <w:ind w:left="93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ADULT:  </w:t>
            </w:r>
            <w:bookmarkStart w:id="0" w:name="_GoBack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4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bookmarkEnd w:id="1"/>
            <w:bookmarkEnd w:id="0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 xml:space="preserve">SENIORS: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bookmarkEnd w:id="2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>ENTRY No.</w:t>
            </w:r>
          </w:p>
        </w:tc>
      </w:tr>
      <w:tr w:rsidR="002451A2" w:rsidTr="002451A2">
        <w:trPr>
          <w:trHeight w:val="227"/>
        </w:trPr>
        <w:tc>
          <w:tcPr>
            <w:tcW w:w="10830" w:type="dxa"/>
            <w:gridSpan w:val="8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tabs>
                <w:tab w:val="left" w:pos="6955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TEAM NAME: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67.25pt;height:20.75pt" o:ole="">
                  <v:imagedata r:id="rId6" o:title=""/>
                </v:shape>
                <w:control r:id="rId7" w:name="TextBox1" w:shapeid="_x0000_i1026"/>
              </w:objec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bookmarkStart w:id="3" w:name="Check1"/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bookmarkEnd w:id="3"/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"/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bookmarkEnd w:id="4"/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3"/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bookmarkEnd w:id="5"/>
          </w:p>
        </w:tc>
      </w:tr>
      <w:tr w:rsidR="002451A2" w:rsidTr="002451A2">
        <w:trPr>
          <w:trHeight w:val="551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2451A2" w:rsidTr="002451A2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6" w:name="Text1"/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6"/>
          </w:p>
        </w:tc>
        <w:bookmarkStart w:id="7" w:name="Dropdown1"/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7"/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8" w:name="Text2"/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8"/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2451A2" w:rsidTr="002451A2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bookmarkStart w:id="9" w:name="Dropdown2"/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  <w:bookmarkEnd w:id="9"/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451A2" w:rsidTr="002451A2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451A2" w:rsidTr="002451A2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$175</w:t>
            </w:r>
          </w:p>
        </w:tc>
      </w:tr>
      <w:tr w:rsidR="002451A2" w:rsidTr="002451A2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0" w:name="Text3"/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bookmarkEnd w:id="10"/>
          </w:p>
        </w:tc>
      </w:tr>
      <w:tr w:rsidR="002451A2" w:rsidTr="002451A2">
        <w:trPr>
          <w:trHeight w:val="227"/>
        </w:trPr>
        <w:tc>
          <w:tcPr>
            <w:tcW w:w="5955" w:type="dxa"/>
            <w:gridSpan w:val="4"/>
            <w:tcBorders>
              <w:top w:val="single" w:sz="4" w:space="0" w:color="auto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2451A2" w:rsidRPr="006A672F" w:rsidRDefault="002451A2" w:rsidP="00CB7F51">
            <w:pPr>
              <w:widowControl w:val="0"/>
              <w:rPr>
                <w:rFonts w:ascii="Arial" w:hAnsi="Arial" w:cs="Arial"/>
                <w:b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bookmarkStart w:id="11" w:name="Dropdown3"/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11"/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B7F51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B7F51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B7F51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4" w:space="0" w:color="auto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451A2" w:rsidRDefault="002451A2" w:rsidP="002451A2">
            <w:pPr>
              <w:widowControl w:val="0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</w:p>
        </w:tc>
      </w:tr>
    </w:tbl>
    <w:p w:rsidR="002451A2" w:rsidRPr="005C31F2" w:rsidRDefault="002451A2" w:rsidP="002451A2">
      <w:pPr>
        <w:widowControl w:val="0"/>
        <w:rPr>
          <w:sz w:val="8"/>
          <w14:ligatures w14:val="none"/>
        </w:rPr>
      </w:pPr>
    </w:p>
    <w:tbl>
      <w:tblPr>
        <w:tblW w:w="108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1436"/>
        <w:gridCol w:w="2289"/>
        <w:gridCol w:w="1057"/>
        <w:gridCol w:w="1053"/>
        <w:gridCol w:w="866"/>
        <w:gridCol w:w="1603"/>
        <w:gridCol w:w="1353"/>
      </w:tblGrid>
      <w:tr w:rsidR="002451A2" w:rsidTr="002451A2">
        <w:trPr>
          <w:trHeight w:val="284"/>
        </w:trPr>
        <w:tc>
          <w:tcPr>
            <w:tcW w:w="2609" w:type="dxa"/>
            <w:gridSpan w:val="2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2451A2" w:rsidRDefault="002451A2" w:rsidP="002451A2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DOUBLES ENTRY</w:t>
            </w:r>
          </w:p>
        </w:tc>
        <w:tc>
          <w:tcPr>
            <w:tcW w:w="8221" w:type="dxa"/>
            <w:gridSpan w:val="6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2451A2" w:rsidRDefault="002451A2" w:rsidP="002451A2">
            <w:pPr>
              <w:widowControl w:val="0"/>
              <w:spacing w:before="120"/>
              <w:ind w:left="93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ADULT: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 xml:space="preserve">SENIORS: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>ENTRY No.</w:t>
            </w:r>
          </w:p>
        </w:tc>
      </w:tr>
      <w:tr w:rsidR="002451A2" w:rsidTr="002451A2">
        <w:trPr>
          <w:trHeight w:val="340"/>
        </w:trPr>
        <w:tc>
          <w:tcPr>
            <w:tcW w:w="10830" w:type="dxa"/>
            <w:gridSpan w:val="8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451A2" w:rsidTr="002451A2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2451A2" w:rsidTr="002451A2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2451A2" w:rsidTr="002451A2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451A2" w:rsidTr="002451A2">
        <w:trPr>
          <w:trHeight w:val="227"/>
        </w:trPr>
        <w:tc>
          <w:tcPr>
            <w:tcW w:w="5955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2451A2" w:rsidRDefault="002451A2" w:rsidP="00CB7F51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B7F51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B7F51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CB7F51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451A2" w:rsidRPr="006A672F" w:rsidTr="002451A2">
        <w:trPr>
          <w:trHeight w:val="227"/>
        </w:trPr>
        <w:tc>
          <w:tcPr>
            <w:tcW w:w="10830" w:type="dxa"/>
            <w:gridSpan w:val="8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2451A2" w:rsidRPr="006A672F" w:rsidRDefault="002451A2" w:rsidP="002451A2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the TBA National Masters, Classic Cup and Restricted Cup must be paid at squad Check In. No pre paid fees will be accepted.</w:t>
            </w:r>
          </w:p>
        </w:tc>
      </w:tr>
      <w:tr w:rsidR="002451A2" w:rsidTr="002451A2">
        <w:trPr>
          <w:trHeight w:val="227"/>
        </w:trPr>
        <w:tc>
          <w:tcPr>
            <w:tcW w:w="7008" w:type="dxa"/>
            <w:gridSpan w:val="5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$70</w:t>
            </w:r>
          </w:p>
        </w:tc>
        <w:tc>
          <w:tcPr>
            <w:tcW w:w="3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</w:tbl>
    <w:p w:rsidR="002451A2" w:rsidRPr="005C31F2" w:rsidRDefault="002451A2" w:rsidP="002451A2">
      <w:pPr>
        <w:widowControl w:val="0"/>
        <w:rPr>
          <w:rFonts w:ascii="Arial" w:hAnsi="Arial" w:cs="Arial"/>
          <w:b/>
          <w:i/>
          <w:sz w:val="8"/>
          <w:u w:val="single"/>
          <w14:ligatures w14:val="none"/>
        </w:rPr>
      </w:pPr>
    </w:p>
    <w:tbl>
      <w:tblPr>
        <w:tblW w:w="107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1436"/>
        <w:gridCol w:w="2289"/>
        <w:gridCol w:w="1057"/>
        <w:gridCol w:w="906"/>
        <w:gridCol w:w="725"/>
        <w:gridCol w:w="1603"/>
        <w:gridCol w:w="1500"/>
        <w:gridCol w:w="21"/>
      </w:tblGrid>
      <w:tr w:rsidR="002451A2" w:rsidTr="002451A2">
        <w:trPr>
          <w:gridAfter w:val="1"/>
          <w:wAfter w:w="21" w:type="dxa"/>
          <w:trHeight w:val="284"/>
        </w:trPr>
        <w:tc>
          <w:tcPr>
            <w:tcW w:w="2609" w:type="dxa"/>
            <w:gridSpan w:val="2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2451A2" w:rsidRDefault="002451A2" w:rsidP="002451A2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SINGLES ENTRY</w:t>
            </w:r>
          </w:p>
        </w:tc>
        <w:tc>
          <w:tcPr>
            <w:tcW w:w="8080" w:type="dxa"/>
            <w:gridSpan w:val="6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2451A2" w:rsidRDefault="002451A2" w:rsidP="002451A2">
            <w:pPr>
              <w:widowControl w:val="0"/>
              <w:spacing w:before="120"/>
              <w:ind w:left="93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ADULT: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 xml:space="preserve">SENIORS: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>ENTRY No.</w:t>
            </w:r>
          </w:p>
        </w:tc>
      </w:tr>
      <w:tr w:rsidR="002451A2" w:rsidTr="002451A2">
        <w:trPr>
          <w:trHeight w:val="340"/>
        </w:trPr>
        <w:tc>
          <w:tcPr>
            <w:tcW w:w="10710" w:type="dxa"/>
            <w:gridSpan w:val="9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451A2" w:rsidTr="002451A2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2451A2" w:rsidTr="002451A2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2451A2" w:rsidTr="002451A2">
        <w:trPr>
          <w:trHeight w:val="227"/>
        </w:trPr>
        <w:tc>
          <w:tcPr>
            <w:tcW w:w="6861" w:type="dxa"/>
            <w:gridSpan w:val="5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the TBA National Masters, Classic Cup and Restricted Cup must be paid at squad Check In. No pre paid fees will be accepted.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451A2" w:rsidTr="002451A2">
        <w:trPr>
          <w:trHeight w:val="227"/>
        </w:trPr>
        <w:tc>
          <w:tcPr>
            <w:tcW w:w="6861" w:type="dxa"/>
            <w:gridSpan w:val="5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  <w:t xml:space="preserve"> 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$35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  <w:t xml:space="preserve">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</w:tbl>
    <w:p w:rsidR="002451A2" w:rsidRPr="005C31F2" w:rsidRDefault="002451A2" w:rsidP="002451A2">
      <w:pPr>
        <w:widowControl w:val="0"/>
        <w:rPr>
          <w:rFonts w:ascii="Arial" w:hAnsi="Arial" w:cs="Arial"/>
          <w:b/>
          <w:i/>
          <w:sz w:val="8"/>
          <w:u w:val="single"/>
          <w14:ligatures w14:val="none"/>
        </w:rPr>
      </w:pPr>
    </w:p>
    <w:tbl>
      <w:tblPr>
        <w:tblW w:w="18769" w:type="dxa"/>
        <w:tblInd w:w="-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2958"/>
        <w:gridCol w:w="871"/>
        <w:gridCol w:w="778"/>
        <w:gridCol w:w="923"/>
        <w:gridCol w:w="1134"/>
        <w:gridCol w:w="1560"/>
        <w:gridCol w:w="1701"/>
        <w:gridCol w:w="8080"/>
      </w:tblGrid>
      <w:tr w:rsidR="002451A2" w:rsidTr="002451A2">
        <w:trPr>
          <w:trHeight w:val="438"/>
        </w:trPr>
        <w:tc>
          <w:tcPr>
            <w:tcW w:w="10689" w:type="dxa"/>
            <w:gridSpan w:val="8"/>
            <w:tcBorders>
              <w:bottom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</w:tcPr>
          <w:p w:rsidR="002451A2" w:rsidRDefault="002451A2" w:rsidP="002451A2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ALL EVENTS ENTRY</w:t>
            </w:r>
          </w:p>
        </w:tc>
        <w:tc>
          <w:tcPr>
            <w:tcW w:w="8080" w:type="dxa"/>
          </w:tcPr>
          <w:p w:rsidR="002451A2" w:rsidRDefault="002451A2" w:rsidP="002451A2">
            <w:pPr>
              <w:widowControl w:val="0"/>
              <w:spacing w:before="120"/>
              <w:ind w:left="93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ADULT: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 xml:space="preserve">SENIORS: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>ENTRY No.</w:t>
            </w:r>
          </w:p>
        </w:tc>
      </w:tr>
      <w:tr w:rsidR="002451A2" w:rsidTr="002451A2">
        <w:trPr>
          <w:gridAfter w:val="1"/>
          <w:wAfter w:w="8080" w:type="dxa"/>
          <w:trHeight w:val="328"/>
        </w:trPr>
        <w:tc>
          <w:tcPr>
            <w:tcW w:w="764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</w:t>
            </w:r>
          </w:p>
        </w:tc>
        <w:tc>
          <w:tcPr>
            <w:tcW w:w="295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871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77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92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Grade</w:t>
            </w:r>
          </w:p>
        </w:tc>
        <w:tc>
          <w:tcPr>
            <w:tcW w:w="11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</w:p>
        </w:tc>
        <w:tc>
          <w:tcPr>
            <w:tcW w:w="1560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Adult or</w:t>
            </w:r>
          </w:p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Senior</w:t>
            </w:r>
          </w:p>
        </w:tc>
        <w:tc>
          <w:tcPr>
            <w:tcW w:w="1701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Entry No.</w:t>
            </w:r>
          </w:p>
        </w:tc>
      </w:tr>
      <w:tr w:rsidR="002451A2" w:rsidTr="002451A2">
        <w:trPr>
          <w:gridAfter w:val="1"/>
          <w:wAfter w:w="8080" w:type="dxa"/>
          <w:trHeight w:val="340"/>
        </w:trPr>
        <w:tc>
          <w:tcPr>
            <w:tcW w:w="764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560CE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</w:tr>
      <w:tr w:rsidR="002451A2" w:rsidTr="002451A2">
        <w:trPr>
          <w:gridAfter w:val="1"/>
          <w:wAfter w:w="8080" w:type="dxa"/>
          <w:trHeight w:val="340"/>
        </w:trPr>
        <w:tc>
          <w:tcPr>
            <w:tcW w:w="764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560CE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</w:tr>
      <w:tr w:rsidR="002451A2" w:rsidTr="002451A2">
        <w:trPr>
          <w:gridAfter w:val="1"/>
          <w:wAfter w:w="8080" w:type="dxa"/>
          <w:trHeight w:val="340"/>
        </w:trPr>
        <w:tc>
          <w:tcPr>
            <w:tcW w:w="764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560CE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</w:tr>
      <w:tr w:rsidR="002451A2" w:rsidRPr="00F460BC" w:rsidTr="002451A2">
        <w:trPr>
          <w:gridAfter w:val="1"/>
          <w:wAfter w:w="8080" w:type="dxa"/>
          <w:trHeight w:val="340"/>
        </w:trPr>
        <w:tc>
          <w:tcPr>
            <w:tcW w:w="764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560CE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51A2" w:rsidRPr="00F460BC" w:rsidRDefault="002451A2" w:rsidP="002451A2">
            <w:pPr>
              <w:widowControl w:val="0"/>
              <w:jc w:val="center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451A2" w:rsidRPr="00F460BC" w:rsidRDefault="002451A2" w:rsidP="002451A2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</w:p>
        </w:tc>
      </w:tr>
      <w:tr w:rsidR="002451A2" w:rsidTr="005C31F2">
        <w:trPr>
          <w:gridAfter w:val="1"/>
          <w:wAfter w:w="8080" w:type="dxa"/>
          <w:trHeight w:val="340"/>
        </w:trPr>
        <w:tc>
          <w:tcPr>
            <w:tcW w:w="764" w:type="dxa"/>
            <w:tcBorders>
              <w:top w:val="single" w:sz="6" w:space="0" w:color="000000"/>
              <w:left w:val="single" w:sz="18" w:space="0" w:color="000000"/>
              <w:bottom w:val="single" w:sz="18" w:space="0" w:color="auto"/>
              <w:right w:val="single" w:sz="6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560CE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6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2451A2" w:rsidRDefault="002451A2" w:rsidP="002451A2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Adult"/>
                    <w:listEntry w:val="Senior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451A2" w:rsidRDefault="002451A2" w:rsidP="002451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</w:p>
        </w:tc>
      </w:tr>
      <w:tr w:rsidR="005C31F2" w:rsidTr="00CA1EC6">
        <w:trPr>
          <w:gridAfter w:val="1"/>
          <w:wAfter w:w="8080" w:type="dxa"/>
          <w:trHeight w:val="340"/>
        </w:trPr>
        <w:tc>
          <w:tcPr>
            <w:tcW w:w="10689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5C31F2" w:rsidRDefault="005C31F2" w:rsidP="002451A2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$6</w:t>
            </w:r>
          </w:p>
        </w:tc>
      </w:tr>
    </w:tbl>
    <w:p w:rsidR="002451A2" w:rsidRPr="002451A2" w:rsidRDefault="002451A2" w:rsidP="002451A2">
      <w:pPr>
        <w:widowControl w:val="0"/>
        <w:rPr>
          <w:rFonts w:ascii="Arial" w:hAnsi="Arial" w:cs="Arial"/>
          <w:b/>
          <w:i/>
          <w:u w:val="single"/>
          <w14:ligatures w14:val="none"/>
        </w:rPr>
      </w:pPr>
    </w:p>
    <w:sectPr w:rsidR="002451A2" w:rsidRPr="002451A2" w:rsidSect="007E0E4D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C16FF"/>
    <w:multiLevelType w:val="hybridMultilevel"/>
    <w:tmpl w:val="6CFEC082"/>
    <w:lvl w:ilvl="0" w:tplc="D52467B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A25143"/>
    <w:multiLevelType w:val="hybridMultilevel"/>
    <w:tmpl w:val="BF663118"/>
    <w:lvl w:ilvl="0" w:tplc="E2185814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Arial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documentProtection w:edit="forms" w:enforcement="1" w:cryptProviderType="rsaFull" w:cryptAlgorithmClass="hash" w:cryptAlgorithmType="typeAny" w:cryptAlgorithmSid="4" w:cryptSpinCount="100000" w:hash="6dOZPlezLvo46zox+/pfqHfAVZY=" w:salt="AF4ChtUMg4A5CYHt7eI7+Q==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045"/>
    <w:rsid w:val="0004446F"/>
    <w:rsid w:val="00076414"/>
    <w:rsid w:val="0012426E"/>
    <w:rsid w:val="00133DA2"/>
    <w:rsid w:val="00140AAF"/>
    <w:rsid w:val="0016751A"/>
    <w:rsid w:val="00196F57"/>
    <w:rsid w:val="0020557E"/>
    <w:rsid w:val="00213045"/>
    <w:rsid w:val="002451A2"/>
    <w:rsid w:val="002560CE"/>
    <w:rsid w:val="00283CBD"/>
    <w:rsid w:val="002F138E"/>
    <w:rsid w:val="0035632A"/>
    <w:rsid w:val="0036255F"/>
    <w:rsid w:val="0043159E"/>
    <w:rsid w:val="00472938"/>
    <w:rsid w:val="004E4F26"/>
    <w:rsid w:val="0053603E"/>
    <w:rsid w:val="005C31F2"/>
    <w:rsid w:val="005C675B"/>
    <w:rsid w:val="00605D04"/>
    <w:rsid w:val="00613705"/>
    <w:rsid w:val="006A672F"/>
    <w:rsid w:val="006C6437"/>
    <w:rsid w:val="006F7CE2"/>
    <w:rsid w:val="007013A2"/>
    <w:rsid w:val="00740F13"/>
    <w:rsid w:val="007806AA"/>
    <w:rsid w:val="007A4215"/>
    <w:rsid w:val="007D1780"/>
    <w:rsid w:val="007E0E4D"/>
    <w:rsid w:val="007E4A11"/>
    <w:rsid w:val="00803B06"/>
    <w:rsid w:val="008325C7"/>
    <w:rsid w:val="00873000"/>
    <w:rsid w:val="00913B3D"/>
    <w:rsid w:val="00962221"/>
    <w:rsid w:val="009A2902"/>
    <w:rsid w:val="009A7E56"/>
    <w:rsid w:val="00B31730"/>
    <w:rsid w:val="00B33787"/>
    <w:rsid w:val="00B6400D"/>
    <w:rsid w:val="00CA4D17"/>
    <w:rsid w:val="00CB4565"/>
    <w:rsid w:val="00CB7F51"/>
    <w:rsid w:val="00CF2F64"/>
    <w:rsid w:val="00CF5FEA"/>
    <w:rsid w:val="00D22BA9"/>
    <w:rsid w:val="00D22D31"/>
    <w:rsid w:val="00D419F5"/>
    <w:rsid w:val="00DB58FA"/>
    <w:rsid w:val="00E119AD"/>
    <w:rsid w:val="00F443AD"/>
    <w:rsid w:val="00F460BC"/>
    <w:rsid w:val="00FB0845"/>
    <w:rsid w:val="00FC09C6"/>
    <w:rsid w:val="00FD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2F138E"/>
    <w:rPr>
      <w:rFonts w:ascii="Arial" w:hAnsi="Arial"/>
      <w:sz w:val="19"/>
    </w:rPr>
  </w:style>
  <w:style w:type="character" w:customStyle="1" w:styleId="Style2">
    <w:name w:val="Style2"/>
    <w:basedOn w:val="DefaultParagraphFont"/>
    <w:uiPriority w:val="1"/>
    <w:rsid w:val="0012426E"/>
    <w:rPr>
      <w:rFonts w:ascii="Arial" w:hAnsi="Arial"/>
      <w:color w:val="000000"/>
      <w:sz w:val="19"/>
      <w:bdr w:val="none" w:sz="0" w:space="0" w:color="auto"/>
      <w:shd w:val="clear" w:color="auto" w:fill="808080" w:themeFill="background1" w:themeFillShade="80"/>
    </w:rPr>
  </w:style>
  <w:style w:type="character" w:customStyle="1" w:styleId="Style3">
    <w:name w:val="Style3"/>
    <w:basedOn w:val="DefaultParagraphFont"/>
    <w:uiPriority w:val="1"/>
    <w:rsid w:val="0012426E"/>
    <w:rPr>
      <w:rFonts w:ascii="Arial" w:hAnsi="Arial"/>
      <w:sz w:val="19"/>
      <w:bdr w:val="none" w:sz="0" w:space="0" w:color="auto"/>
      <w:shd w:val="clear" w:color="auto" w:fill="BFBFBF" w:themeFill="background1" w:themeFill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2F138E"/>
    <w:rPr>
      <w:rFonts w:ascii="Arial" w:hAnsi="Arial"/>
      <w:sz w:val="19"/>
    </w:rPr>
  </w:style>
  <w:style w:type="character" w:customStyle="1" w:styleId="Style2">
    <w:name w:val="Style2"/>
    <w:basedOn w:val="DefaultParagraphFont"/>
    <w:uiPriority w:val="1"/>
    <w:rsid w:val="0012426E"/>
    <w:rPr>
      <w:rFonts w:ascii="Arial" w:hAnsi="Arial"/>
      <w:color w:val="000000"/>
      <w:sz w:val="19"/>
      <w:bdr w:val="none" w:sz="0" w:space="0" w:color="auto"/>
      <w:shd w:val="clear" w:color="auto" w:fill="808080" w:themeFill="background1" w:themeFillShade="80"/>
    </w:rPr>
  </w:style>
  <w:style w:type="character" w:customStyle="1" w:styleId="Style3">
    <w:name w:val="Style3"/>
    <w:basedOn w:val="DefaultParagraphFont"/>
    <w:uiPriority w:val="1"/>
    <w:rsid w:val="0012426E"/>
    <w:rPr>
      <w:rFonts w:ascii="Arial" w:hAnsi="Arial"/>
      <w:sz w:val="19"/>
      <w:bdr w:val="none" w:sz="0" w:space="0" w:color="auto"/>
      <w:shd w:val="clear" w:color="auto" w:fill="BFBFBF" w:themeFill="background1" w:themeFill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%20C\Documents\JSC\Nationals\2013\Adult\Forms\Templates\Squads%20Entry%20Form%20(SDT%20&amp;%20AE)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Squads Entry Form (SDT &amp; AE)</Template>
  <TotalTime>1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C</dc:creator>
  <cp:lastModifiedBy>John C</cp:lastModifiedBy>
  <cp:revision>1</cp:revision>
  <dcterms:created xsi:type="dcterms:W3CDTF">2013-07-06T10:26:00Z</dcterms:created>
  <dcterms:modified xsi:type="dcterms:W3CDTF">2013-07-06T10:27:00Z</dcterms:modified>
</cp:coreProperties>
</file>